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9B1" w:rsidRDefault="002149B1" w:rsidP="002149B1">
      <w:pPr>
        <w:pStyle w:val="NoSpacing"/>
      </w:pPr>
      <w:r>
        <w:rPr>
          <w:u w:val="single"/>
        </w:rPr>
        <w:t>Nicholas SARLES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149B1" w:rsidRDefault="002149B1" w:rsidP="002149B1">
      <w:pPr>
        <w:pStyle w:val="NoSpacing"/>
      </w:pPr>
      <w:r>
        <w:t>of Upchurch, Kent.</w:t>
      </w:r>
    </w:p>
    <w:p w:rsidR="002149B1" w:rsidRDefault="002149B1" w:rsidP="002149B1">
      <w:pPr>
        <w:pStyle w:val="NoSpacing"/>
      </w:pPr>
    </w:p>
    <w:p w:rsidR="002149B1" w:rsidRDefault="002149B1" w:rsidP="002149B1">
      <w:pPr>
        <w:pStyle w:val="NoSpacing"/>
      </w:pPr>
    </w:p>
    <w:p w:rsidR="002149B1" w:rsidRDefault="002149B1" w:rsidP="002149B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p.364)</w:t>
      </w:r>
    </w:p>
    <w:p w:rsidR="002149B1" w:rsidRDefault="002149B1" w:rsidP="002149B1">
      <w:pPr>
        <w:pStyle w:val="NoSpacing"/>
      </w:pPr>
    </w:p>
    <w:p w:rsidR="002149B1" w:rsidRDefault="002149B1" w:rsidP="002149B1">
      <w:pPr>
        <w:pStyle w:val="NoSpacing"/>
      </w:pPr>
    </w:p>
    <w:p w:rsidR="002149B1" w:rsidRDefault="002149B1" w:rsidP="002149B1">
      <w:pPr>
        <w:pStyle w:val="NoSpacing"/>
      </w:pPr>
      <w:r>
        <w:t>7 November 2016</w:t>
      </w:r>
    </w:p>
    <w:p w:rsidR="006B2F86" w:rsidRPr="002149B1" w:rsidRDefault="002149B1" w:rsidP="00E71FC3">
      <w:pPr>
        <w:pStyle w:val="NoSpacing"/>
      </w:pPr>
      <w:bookmarkStart w:id="0" w:name="_GoBack"/>
      <w:bookmarkEnd w:id="0"/>
    </w:p>
    <w:sectPr w:rsidR="006B2F86" w:rsidRPr="002149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9B1" w:rsidRDefault="002149B1" w:rsidP="00E71FC3">
      <w:pPr>
        <w:spacing w:after="0" w:line="240" w:lineRule="auto"/>
      </w:pPr>
      <w:r>
        <w:separator/>
      </w:r>
    </w:p>
  </w:endnote>
  <w:endnote w:type="continuationSeparator" w:id="0">
    <w:p w:rsidR="002149B1" w:rsidRDefault="002149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9B1" w:rsidRDefault="002149B1" w:rsidP="00E71FC3">
      <w:pPr>
        <w:spacing w:after="0" w:line="240" w:lineRule="auto"/>
      </w:pPr>
      <w:r>
        <w:separator/>
      </w:r>
    </w:p>
  </w:footnote>
  <w:footnote w:type="continuationSeparator" w:id="0">
    <w:p w:rsidR="002149B1" w:rsidRDefault="002149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9B1"/>
    <w:rsid w:val="001A7C09"/>
    <w:rsid w:val="002149B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80AE2"/>
  <w15:chartTrackingRefBased/>
  <w15:docId w15:val="{FE6B5311-5213-4D2D-B490-997F916B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2016-11-07T21:50:00Z</dcterms:created>
  <dcterms:modified xsi:type="dcterms:W3CDTF">2016-11-07T21:51:00Z</dcterms:modified>
</cp:coreProperties>
</file>